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4B17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JONSON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2D5B9CCE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Newcastle-upon-Tyne.</w:t>
      </w:r>
    </w:p>
    <w:p w14:paraId="2E9B5072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769F571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6F9A33A" w14:textId="77777777" w:rsidR="00496FBD" w:rsidRDefault="00496FBD" w:rsidP="00496FB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16 Mar.1407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>He was granted letters of protection as he was going to serve in Berwick and</w:t>
      </w:r>
    </w:p>
    <w:p w14:paraId="41F7C43B" w14:textId="77777777" w:rsidR="00496FBD" w:rsidRDefault="00496FBD" w:rsidP="00496FB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the Scottish Marches under the command of John of Lancaster, Duke of Bedford(q.v.).</w:t>
      </w:r>
    </w:p>
    <w:p w14:paraId="592FF54E" w14:textId="77777777" w:rsidR="00496FBD" w:rsidRDefault="00496FBD" w:rsidP="00496FB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C71/78,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FE2A46E" w14:textId="77777777" w:rsidR="00496FBD" w:rsidRDefault="00496FBD" w:rsidP="00496FB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2023).</w:t>
      </w:r>
    </w:p>
    <w:p w14:paraId="54CAC370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B8715D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E1AFD0" w14:textId="77777777" w:rsidR="00496FBD" w:rsidRDefault="00496FBD" w:rsidP="00496F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January 2023</w:t>
      </w:r>
    </w:p>
    <w:p w14:paraId="718286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2F8A7" w14:textId="77777777" w:rsidR="00496FBD" w:rsidRDefault="00496FBD" w:rsidP="009139A6">
      <w:r>
        <w:separator/>
      </w:r>
    </w:p>
  </w:endnote>
  <w:endnote w:type="continuationSeparator" w:id="0">
    <w:p w14:paraId="59F9CA97" w14:textId="77777777" w:rsidR="00496FBD" w:rsidRDefault="00496F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B2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E4B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5B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5C0E4" w14:textId="77777777" w:rsidR="00496FBD" w:rsidRDefault="00496FBD" w:rsidP="009139A6">
      <w:r>
        <w:separator/>
      </w:r>
    </w:p>
  </w:footnote>
  <w:footnote w:type="continuationSeparator" w:id="0">
    <w:p w14:paraId="2D3DC5DE" w14:textId="77777777" w:rsidR="00496FBD" w:rsidRDefault="00496F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F9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0A5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25D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BD"/>
    <w:rsid w:val="000666E0"/>
    <w:rsid w:val="002510B7"/>
    <w:rsid w:val="00496FB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7130"/>
  <w15:chartTrackingRefBased/>
  <w15:docId w15:val="{2128370C-61A9-47C2-921B-1E04D007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2023-01-24T19:49:00Z</dcterms:created>
  <dcterms:modified xsi:type="dcterms:W3CDTF">2023-01-24T19:49:00Z</dcterms:modified>
</cp:coreProperties>
</file>